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9ED" w:rsidRPr="00FC1672" w:rsidRDefault="00EB39ED" w:rsidP="000D111C">
      <w:pPr>
        <w:jc w:val="center"/>
        <w:rPr>
          <w:rFonts w:cs="Rockwell"/>
          <w:sz w:val="24"/>
          <w:szCs w:val="24"/>
        </w:rPr>
      </w:pPr>
      <w:r w:rsidRPr="00FC1672">
        <w:rPr>
          <w:rFonts w:cs="Rockwell"/>
          <w:sz w:val="24"/>
          <w:szCs w:val="24"/>
        </w:rPr>
        <w:t>201</w:t>
      </w:r>
      <w:r>
        <w:rPr>
          <w:rFonts w:cs="Rockwell"/>
          <w:sz w:val="24"/>
          <w:szCs w:val="24"/>
        </w:rPr>
        <w:t>..</w:t>
      </w:r>
      <w:r w:rsidRPr="00FC1672">
        <w:rPr>
          <w:rFonts w:cs="Rockwell"/>
          <w:sz w:val="24"/>
          <w:szCs w:val="24"/>
        </w:rPr>
        <w:t>-201</w:t>
      </w:r>
      <w:r>
        <w:rPr>
          <w:rFonts w:cs="Rockwell"/>
          <w:sz w:val="24"/>
          <w:szCs w:val="24"/>
        </w:rPr>
        <w:t>……………….</w:t>
      </w:r>
      <w:r w:rsidRPr="00FC1672">
        <w:rPr>
          <w:rFonts w:cs="Rockwell"/>
          <w:sz w:val="24"/>
          <w:szCs w:val="24"/>
        </w:rPr>
        <w:t xml:space="preserve"> ORTAOKULU 5A SINIFI B</w:t>
      </w:r>
      <w:r w:rsidRPr="00FC1672">
        <w:rPr>
          <w:rFonts w:ascii="Times New Roman" w:hAnsi="Times New Roman"/>
          <w:sz w:val="24"/>
          <w:szCs w:val="24"/>
        </w:rPr>
        <w:t>İ</w:t>
      </w:r>
      <w:r w:rsidRPr="00FC1672">
        <w:rPr>
          <w:rFonts w:cs="Rockwell"/>
          <w:sz w:val="24"/>
          <w:szCs w:val="24"/>
        </w:rPr>
        <w:t>L</w:t>
      </w:r>
      <w:r w:rsidRPr="00FC1672">
        <w:rPr>
          <w:rFonts w:ascii="Times New Roman" w:hAnsi="Times New Roman"/>
          <w:sz w:val="24"/>
          <w:szCs w:val="24"/>
        </w:rPr>
        <w:t>İ</w:t>
      </w:r>
      <w:r w:rsidRPr="00FC1672">
        <w:rPr>
          <w:rFonts w:cs="Rockwell"/>
          <w:sz w:val="24"/>
          <w:szCs w:val="24"/>
        </w:rPr>
        <w:t>M UYGULAMALARI 2. SINAVI</w:t>
      </w:r>
    </w:p>
    <w:p w:rsidR="00EB39ED" w:rsidRPr="000D111C" w:rsidRDefault="00EB39ED" w:rsidP="000D111C">
      <w:pPr>
        <w:jc w:val="center"/>
        <w:rPr>
          <w:rFonts w:cs="Rockwell"/>
          <w:b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0" o:spid="_x0000_s1026" type="#_x0000_t75" style="position:absolute;left:0;text-align:left;margin-left:521pt;margin-top:17.1pt;width:45.75pt;height:66.8pt;z-index:-251645440;visibility:visible">
            <v:imagedata r:id="rId7" o:title=""/>
          </v:shape>
        </w:pict>
      </w:r>
      <w:r>
        <w:rPr>
          <w:noProof/>
          <w:lang w:eastAsia="tr-TR"/>
        </w:rPr>
        <w:pict>
          <v:shape id="Resim 13" o:spid="_x0000_s1027" type="#_x0000_t75" style="position:absolute;left:0;text-align:left;margin-left:16.2pt;margin-top:23.85pt;width:241.45pt;height:45.75pt;z-index:-251647488;visibility:visible">
            <v:imagedata r:id="rId8" o:title=""/>
          </v:shape>
        </w:pict>
      </w:r>
      <w:r w:rsidRPr="00FC1672">
        <w:rPr>
          <w:rFonts w:cs="Rockwell"/>
          <w:sz w:val="24"/>
          <w:szCs w:val="24"/>
        </w:rPr>
        <w:t xml:space="preserve">ADI-SOYADI:                        </w:t>
      </w:r>
      <w:r w:rsidRPr="00FC1672">
        <w:rPr>
          <w:rFonts w:cs="Rockwell"/>
          <w:sz w:val="24"/>
          <w:szCs w:val="24"/>
        </w:rPr>
        <w:tab/>
      </w:r>
      <w:r w:rsidRPr="00FC1672">
        <w:rPr>
          <w:rFonts w:cs="Rockwell"/>
          <w:sz w:val="24"/>
          <w:szCs w:val="24"/>
        </w:rPr>
        <w:tab/>
        <w:t>SINIFI:</w:t>
      </w:r>
      <w:r w:rsidRPr="00FC1672">
        <w:rPr>
          <w:rFonts w:cs="Rockwell"/>
          <w:sz w:val="24"/>
          <w:szCs w:val="24"/>
        </w:rPr>
        <w:tab/>
      </w:r>
      <w:r w:rsidRPr="00FC1672">
        <w:rPr>
          <w:rFonts w:cs="Rockwell"/>
          <w:sz w:val="24"/>
          <w:szCs w:val="24"/>
        </w:rPr>
        <w:tab/>
        <w:t>NO:</w:t>
      </w:r>
      <w:r w:rsidRPr="00FC1672">
        <w:rPr>
          <w:rFonts w:cs="Rockwell"/>
          <w:sz w:val="24"/>
          <w:szCs w:val="24"/>
        </w:rPr>
        <w:tab/>
      </w:r>
      <w:r w:rsidRPr="00FC1672">
        <w:rPr>
          <w:rFonts w:cs="Rockwell"/>
          <w:sz w:val="24"/>
          <w:szCs w:val="24"/>
        </w:rPr>
        <w:tab/>
      </w:r>
      <w:r w:rsidRPr="00FC1672">
        <w:rPr>
          <w:rFonts w:cs="Rockwell"/>
          <w:sz w:val="24"/>
          <w:szCs w:val="24"/>
        </w:rPr>
        <w:tab/>
      </w:r>
      <w:r w:rsidRPr="00FC1672">
        <w:rPr>
          <w:rFonts w:cs="Rockwell"/>
          <w:sz w:val="24"/>
          <w:szCs w:val="24"/>
        </w:rPr>
        <w:tab/>
        <w:t>NOT:</w:t>
      </w:r>
      <w:r w:rsidRPr="00FC1672">
        <w:rPr>
          <w:rFonts w:cs="Rockwell"/>
          <w:sz w:val="24"/>
          <w:szCs w:val="24"/>
        </w:rPr>
        <w:tab/>
      </w:r>
      <w:r>
        <w:rPr>
          <w:rFonts w:cs="Rockwell"/>
          <w:b/>
          <w:sz w:val="24"/>
          <w:szCs w:val="24"/>
        </w:rPr>
        <w:tab/>
      </w:r>
      <w:r>
        <w:rPr>
          <w:rFonts w:cs="Rockwell"/>
          <w:b/>
          <w:sz w:val="24"/>
          <w:szCs w:val="24"/>
        </w:rPr>
        <w:tab/>
      </w:r>
    </w:p>
    <w:p w:rsidR="00EB39ED" w:rsidRDefault="00EB39ED" w:rsidP="000D111C">
      <w:pPr>
        <w:rPr>
          <w:rFonts w:cs="Rockwell"/>
        </w:rPr>
        <w:sectPr w:rsidR="00EB39ED" w:rsidSect="000D111C">
          <w:pgSz w:w="11906" w:h="16838"/>
          <w:pgMar w:top="426" w:right="566" w:bottom="284" w:left="426" w:header="708" w:footer="708" w:gutter="0"/>
          <w:cols w:space="708"/>
          <w:docGrid w:linePitch="360"/>
        </w:sectPr>
      </w:pPr>
    </w:p>
    <w:p w:rsidR="00EB39ED" w:rsidRPr="000D111C" w:rsidRDefault="00EB39ED" w:rsidP="000D111C">
      <w:pPr>
        <w:rPr>
          <w:rFonts w:cs="Rockwell"/>
        </w:rPr>
      </w:pPr>
      <w:r>
        <w:rPr>
          <w:rFonts w:cs="Rockwell"/>
        </w:rPr>
        <w:t>1)</w:t>
      </w:r>
    </w:p>
    <w:p w:rsidR="00EB39ED" w:rsidRPr="00300100" w:rsidRDefault="00EB39ED" w:rsidP="00892570">
      <w:pPr>
        <w:pStyle w:val="ListParagraph"/>
        <w:rPr>
          <w:rFonts w:cs="Rockwell"/>
        </w:rPr>
      </w:pPr>
      <w:r>
        <w:rPr>
          <w:noProof/>
          <w:lang w:eastAsia="tr-TR"/>
        </w:rPr>
        <w:pict>
          <v:shape id="Resim 3" o:spid="_x0000_s1028" type="#_x0000_t75" style="position:absolute;left:0;text-align:left;margin-left:16.2pt;margin-top:20.3pt;width:69pt;height:48.85pt;z-index:-251652608;visibility:visible">
            <v:imagedata r:id="rId9" o:title=""/>
          </v:shape>
        </w:pict>
      </w:r>
      <w:r>
        <w:rPr>
          <w:rFonts w:cs="Rockwell"/>
        </w:rPr>
        <w:tab/>
      </w:r>
      <w:r>
        <w:rPr>
          <w:rFonts w:cs="Rockwell"/>
        </w:rPr>
        <w:tab/>
      </w:r>
      <w:r>
        <w:rPr>
          <w:rFonts w:cs="Rockwell"/>
        </w:rPr>
        <w:tab/>
      </w:r>
      <w:r>
        <w:rPr>
          <w:rFonts w:cs="Rockwell"/>
        </w:rPr>
        <w:tab/>
      </w:r>
      <w:r>
        <w:rPr>
          <w:rFonts w:cs="Rockwell"/>
        </w:rPr>
        <w:tab/>
        <w:t>(8 puan)</w:t>
      </w:r>
    </w:p>
    <w:p w:rsidR="00EB39ED" w:rsidRPr="00300100" w:rsidRDefault="00EB39ED" w:rsidP="00691452">
      <w:pPr>
        <w:rPr>
          <w:rFonts w:cs="Rockwell"/>
        </w:rPr>
      </w:pPr>
      <w:r>
        <w:rPr>
          <w:noProof/>
          <w:lang w:eastAsia="tr-TR"/>
        </w:rPr>
        <w:pict>
          <v:shape id="Resim 5" o:spid="_x0000_s1029" type="#_x0000_t75" style="position:absolute;margin-left:169.2pt;margin-top:9.85pt;width:81pt;height:186.2pt;z-index:-251649536;visibility:visible">
            <v:imagedata r:id="rId10" o:title=""/>
          </v:shape>
        </w:pict>
      </w:r>
    </w:p>
    <w:p w:rsidR="00EB39ED" w:rsidRPr="00300100" w:rsidRDefault="00EB39ED" w:rsidP="00691452">
      <w:pPr>
        <w:rPr>
          <w:rFonts w:cs="Rockwell"/>
        </w:rPr>
      </w:pPr>
      <w:r>
        <w:rPr>
          <w:noProof/>
          <w:lang w:eastAsia="tr-TR"/>
        </w:rPr>
        <w:pict>
          <v:shape id="Resim 1" o:spid="_x0000_s1030" type="#_x0000_t75" style="position:absolute;margin-left:16.2pt;margin-top:24.2pt;width:1in;height:56.35pt;z-index:-251650560;visibility:visible">
            <v:imagedata r:id="rId11" o:title=""/>
          </v:shape>
        </w:pict>
      </w: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EB39ED" w:rsidP="00691452">
      <w:pPr>
        <w:rPr>
          <w:rFonts w:cs="Rockwell"/>
        </w:rPr>
      </w:pPr>
      <w:r>
        <w:rPr>
          <w:noProof/>
          <w:lang w:eastAsia="tr-TR"/>
        </w:rPr>
        <w:pict>
          <v:shape id="Resim 4" o:spid="_x0000_s1031" type="#_x0000_t75" style="position:absolute;margin-left:14.1pt;margin-top:10.85pt;width:68.1pt;height:51pt;z-index:-251651584;visibility:visible">
            <v:imagedata r:id="rId12" o:title=""/>
          </v:shape>
        </w:pict>
      </w: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EB39ED" w:rsidP="00691452">
      <w:pPr>
        <w:rPr>
          <w:rFonts w:cs="Rockwell"/>
        </w:rPr>
      </w:pPr>
      <w:r>
        <w:rPr>
          <w:noProof/>
          <w:lang w:eastAsia="tr-TR"/>
        </w:rPr>
        <w:pict>
          <v:shape id="Resim 2" o:spid="_x0000_s1032" type="#_x0000_t75" style="position:absolute;margin-left:13.95pt;margin-top:19.95pt;width:71.45pt;height:51.75pt;z-index:-251673088;visibility:visible">
            <v:imagedata r:id="rId13" o:title=""/>
          </v:shape>
        </w:pict>
      </w: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EB39ED" w:rsidP="000D111C">
      <w:pPr>
        <w:pStyle w:val="ListParagraph"/>
        <w:numPr>
          <w:ilvl w:val="0"/>
          <w:numId w:val="2"/>
        </w:numPr>
        <w:tabs>
          <w:tab w:val="left" w:pos="284"/>
        </w:tabs>
        <w:ind w:left="142" w:hanging="87"/>
        <w:rPr>
          <w:rFonts w:cs="Rockwell"/>
        </w:rPr>
      </w:pPr>
      <w:r w:rsidRPr="00300100">
        <w:rPr>
          <w:rFonts w:cs="Rockwell"/>
        </w:rPr>
        <w:t>A</w:t>
      </w:r>
      <w:r w:rsidRPr="00300100">
        <w:rPr>
          <w:rFonts w:ascii="Times New Roman" w:hAnsi="Times New Roman"/>
        </w:rPr>
        <w:t>ş</w:t>
      </w:r>
      <w:r w:rsidRPr="00300100">
        <w:rPr>
          <w:rFonts w:cs="Rockwell"/>
        </w:rPr>
        <w:t>a</w:t>
      </w:r>
      <w:r w:rsidRPr="00300100">
        <w:rPr>
          <w:rFonts w:ascii="Times New Roman" w:hAnsi="Times New Roman"/>
        </w:rPr>
        <w:t>ğ</w:t>
      </w:r>
      <w:r w:rsidRPr="00300100">
        <w:rPr>
          <w:rFonts w:cs="Rockwell"/>
        </w:rPr>
        <w:t xml:space="preserve">ıya </w:t>
      </w:r>
      <w:r w:rsidRPr="00300100">
        <w:rPr>
          <w:rFonts w:cs="Rockwell"/>
          <w:b/>
        </w:rPr>
        <w:t xml:space="preserve">kablo, 1 anahtar, </w:t>
      </w:r>
      <w:r>
        <w:rPr>
          <w:rFonts w:cs="Rockwell"/>
          <w:b/>
        </w:rPr>
        <w:t>3</w:t>
      </w:r>
      <w:r w:rsidRPr="00300100">
        <w:rPr>
          <w:rFonts w:cs="Rockwell"/>
          <w:b/>
        </w:rPr>
        <w:t xml:space="preserve"> ampul, </w:t>
      </w:r>
      <w:r>
        <w:rPr>
          <w:rFonts w:cs="Rockwell"/>
          <w:b/>
        </w:rPr>
        <w:t>2</w:t>
      </w:r>
      <w:r w:rsidRPr="00300100">
        <w:rPr>
          <w:rFonts w:cs="Rockwell"/>
          <w:b/>
        </w:rPr>
        <w:t xml:space="preserve"> pilden</w:t>
      </w:r>
      <w:r w:rsidRPr="00300100">
        <w:rPr>
          <w:rFonts w:cs="Rockwell"/>
        </w:rPr>
        <w:t xml:space="preserve"> olu</w:t>
      </w:r>
      <w:r w:rsidRPr="00300100">
        <w:rPr>
          <w:rFonts w:ascii="Times New Roman" w:hAnsi="Times New Roman"/>
        </w:rPr>
        <w:t>ş</w:t>
      </w:r>
      <w:r w:rsidRPr="00300100">
        <w:rPr>
          <w:rFonts w:cs="Rockwell"/>
        </w:rPr>
        <w:t xml:space="preserve">an devreyi </w:t>
      </w:r>
      <w:r w:rsidRPr="00300100">
        <w:rPr>
          <w:rFonts w:cs="Rockwell"/>
          <w:b/>
        </w:rPr>
        <w:t>sembollerle</w:t>
      </w:r>
      <w:r w:rsidRPr="00300100">
        <w:rPr>
          <w:rFonts w:cs="Rockwell"/>
        </w:rPr>
        <w:t xml:space="preserve"> çiziniz.(</w:t>
      </w:r>
      <w:r>
        <w:rPr>
          <w:rFonts w:cs="Rockwell"/>
        </w:rPr>
        <w:t xml:space="preserve">8 </w:t>
      </w:r>
      <w:r w:rsidRPr="00300100">
        <w:rPr>
          <w:rFonts w:cs="Rockwell"/>
        </w:rPr>
        <w:t>p</w:t>
      </w:r>
      <w:r>
        <w:rPr>
          <w:rFonts w:cs="Rockwell"/>
        </w:rPr>
        <w:t>uan</w:t>
      </w:r>
      <w:r w:rsidRPr="00300100">
        <w:rPr>
          <w:rFonts w:cs="Rockwell"/>
        </w:rPr>
        <w:t>)</w:t>
      </w: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  <w:r>
        <w:rPr>
          <w:noProof/>
          <w:lang w:eastAsia="tr-TR"/>
        </w:rPr>
        <w:pict>
          <v:shape id="Resim 17" o:spid="_x0000_s1033" type="#_x0000_t75" style="position:absolute;margin-left:271.45pt;margin-top:20.7pt;width:302pt;height:28.5pt;z-index:-251666944;visibility:visible">
            <v:imagedata r:id="rId14" o:title=""/>
          </v:shape>
        </w:pict>
      </w: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Pr="00852F63" w:rsidRDefault="00EB39ED" w:rsidP="00852F63">
      <w:pPr>
        <w:pStyle w:val="ListParagraph"/>
        <w:numPr>
          <w:ilvl w:val="0"/>
          <w:numId w:val="2"/>
        </w:numPr>
        <w:rPr>
          <w:rFonts w:cs="Rockwell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1" o:spid="_x0000_s1034" type="#_x0000_t62" alt="VERİLEN" style="position:absolute;left:0;text-align:left;margin-left:29.7pt;margin-top:18.65pt;width:237pt;height:36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" adj="-1040,9000" strokecolor="#4f81bd" strokeweight="2pt">
            <v:textbox>
              <w:txbxContent>
                <w:p w:rsidR="00EB39ED" w:rsidRPr="00342FA5" w:rsidRDefault="00EB39ED" w:rsidP="00300100">
                  <w:pPr>
                    <w:rPr>
                      <w:rFonts w:ascii="Cambria" w:hAnsi="Cambria"/>
                    </w:rPr>
                  </w:pPr>
                  <w:r w:rsidRPr="00300100">
                    <w:t>Verilen d</w:t>
                  </w:r>
                  <w:r>
                    <w:t>evrelerdeki ampullerin parlaklı</w:t>
                  </w:r>
                  <w:r>
                    <w:rPr>
                      <w:rFonts w:ascii="Cambria" w:hAnsi="Cambria"/>
                    </w:rPr>
                    <w:t>klarını büyükten küçüğe sıralayınız.</w:t>
                  </w:r>
                </w:p>
                <w:p w:rsidR="00EB39ED" w:rsidRDefault="00EB39ED" w:rsidP="00300100"/>
                <w:p w:rsidR="00EB39ED" w:rsidRPr="00300100" w:rsidRDefault="00EB39ED" w:rsidP="00300100"/>
              </w:txbxContent>
            </v:textbox>
          </v:shape>
        </w:pict>
      </w:r>
      <w:r>
        <w:rPr>
          <w:noProof/>
          <w:lang w:eastAsia="tr-TR"/>
        </w:rPr>
        <w:pict>
          <v:shape id="Resim 9" o:spid="_x0000_s1035" type="#_x0000_t75" style="position:absolute;left:0;text-align:left;margin-left:-8.9pt;margin-top:.25pt;width:37pt;height:54.75pt;z-index:-251672064;visibility:visible">
            <v:imagedata r:id="rId15" o:title=""/>
          </v:shape>
        </w:pict>
      </w:r>
      <w:r>
        <w:rPr>
          <w:rFonts w:cs="Rockwell"/>
        </w:rPr>
        <w:t xml:space="preserve">                                                        (6 puan)</w:t>
      </w: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  <w:r>
        <w:rPr>
          <w:noProof/>
          <w:lang w:eastAsia="tr-TR"/>
        </w:rPr>
        <w:pict>
          <v:shape id="Picture 5" o:spid="_x0000_s1036" type="#_x0000_t75" style="position:absolute;margin-left:4.2pt;margin-top:10.7pt;width:267pt;height:129.75pt;z-index:-251667968;visibility:visible">
            <v:imagedata r:id="rId16" o:title=""/>
          </v:shape>
        </w:pict>
      </w: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  <w:r>
        <w:rPr>
          <w:rFonts w:cs="Rockwell"/>
        </w:rPr>
        <w:t xml:space="preserve">                        ………………………………….</w:t>
      </w:r>
    </w:p>
    <w:p w:rsidR="00EB39ED" w:rsidRDefault="00EB39ED" w:rsidP="00852F63">
      <w:pPr>
        <w:pStyle w:val="ListParagraph"/>
        <w:numPr>
          <w:ilvl w:val="0"/>
          <w:numId w:val="2"/>
        </w:numPr>
        <w:ind w:left="142" w:hanging="87"/>
        <w:rPr>
          <w:rFonts w:cs="Rockwell"/>
        </w:rPr>
      </w:pPr>
      <w:r>
        <w:rPr>
          <w:noProof/>
          <w:lang w:eastAsia="tr-TR"/>
        </w:rPr>
        <w:pict>
          <v:shape id="Resim 21" o:spid="_x0000_s1037" type="#_x0000_t75" style="position:absolute;left:0;text-align:left;margin-left:-13.35pt;margin-top:15.75pt;width:250.5pt;height:35.25pt;z-index:-251663872;visibility:visible">
            <v:imagedata r:id="rId17" o:title=""/>
          </v:shape>
        </w:pict>
      </w:r>
      <w:r>
        <w:rPr>
          <w:rFonts w:cs="Rockwell"/>
        </w:rPr>
        <w:t xml:space="preserve">  </w:t>
      </w:r>
      <w:r>
        <w:rPr>
          <w:rFonts w:cs="Rockwell"/>
        </w:rPr>
        <w:tab/>
      </w:r>
      <w:r>
        <w:rPr>
          <w:rFonts w:cs="Rockwell"/>
        </w:rPr>
        <w:tab/>
      </w:r>
      <w:r>
        <w:rPr>
          <w:rFonts w:cs="Rockwell"/>
        </w:rPr>
        <w:tab/>
      </w:r>
      <w:r>
        <w:rPr>
          <w:rFonts w:cs="Rockwell"/>
        </w:rPr>
        <w:tab/>
        <w:t>(12 puan)</w:t>
      </w:r>
    </w:p>
    <w:p w:rsidR="00EB39ED" w:rsidRPr="00852F63" w:rsidRDefault="00EB39ED" w:rsidP="00852F63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  <w:r>
        <w:rPr>
          <w:noProof/>
          <w:lang w:eastAsia="tr-TR"/>
        </w:rPr>
        <w:pict>
          <v:shape id="Resim 14" o:spid="_x0000_s1038" type="#_x0000_t75" style="position:absolute;margin-left:-.3pt;margin-top:.25pt;width:255.75pt;height:168pt;z-index:-251670016;visibility:visible">
            <v:imagedata r:id="rId18" o:title=""/>
          </v:shape>
        </w:pict>
      </w: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Default="00EB39ED" w:rsidP="00B070CE">
      <w:pPr>
        <w:rPr>
          <w:rFonts w:cs="Rockwell"/>
        </w:rPr>
      </w:pPr>
      <w:r>
        <w:rPr>
          <w:noProof/>
          <w:lang w:eastAsia="tr-TR"/>
        </w:rPr>
        <w:pict>
          <v:shape id="Resim 15" o:spid="_x0000_s1039" type="#_x0000_t75" style="position:absolute;margin-left:-5.85pt;margin-top:-.1pt;width:255pt;height:164.25pt;z-index:-251668992;visibility:visible">
            <v:imagedata r:id="rId19" o:title=""/>
          </v:shape>
        </w:pict>
      </w:r>
    </w:p>
    <w:p w:rsidR="00EB39ED" w:rsidRPr="00300100" w:rsidRDefault="00EB39ED" w:rsidP="00B070CE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852F63">
      <w:pPr>
        <w:pStyle w:val="ListParagraph"/>
        <w:numPr>
          <w:ilvl w:val="0"/>
          <w:numId w:val="2"/>
        </w:numPr>
        <w:ind w:left="0" w:hanging="87"/>
        <w:rPr>
          <w:noProof/>
          <w:lang w:eastAsia="tr-TR"/>
        </w:rPr>
      </w:pPr>
      <w:r>
        <w:rPr>
          <w:noProof/>
          <w:lang w:eastAsia="tr-TR"/>
        </w:rPr>
        <w:pict>
          <v:shape id="Resim 18" o:spid="_x0000_s1040" type="#_x0000_t75" style="position:absolute;left:0;text-align:left;margin-left:-13.35pt;margin-top:245.7pt;width:255pt;height:78pt;z-index:-251664896;visibility:visible">
            <v:imagedata r:id="rId20" o:title=""/>
          </v:shape>
        </w:pict>
      </w:r>
      <w:r>
        <w:rPr>
          <w:noProof/>
          <w:lang w:eastAsia="tr-TR"/>
        </w:rPr>
        <w:pict>
          <v:shape id="Picture 6" o:spid="_x0000_s1041" type="#_x0000_t75" style="position:absolute;left:0;text-align:left;margin-left:.15pt;margin-top:39.45pt;width:255.1pt;height:198.85pt;z-index:-251665920;visibility:visible">
            <v:imagedata r:id="rId21" o:title=""/>
          </v:shape>
        </w:pict>
      </w:r>
      <w:r>
        <w:rPr>
          <w:noProof/>
          <w:lang w:eastAsia="tr-TR"/>
        </w:rPr>
        <w:t xml:space="preserve">                                                             (12 puan)</w:t>
      </w:r>
    </w:p>
    <w:p w:rsidR="00EB39ED" w:rsidRDefault="00EB39ED" w:rsidP="00852F63">
      <w:pPr>
        <w:pStyle w:val="ListParagraph"/>
        <w:ind w:left="142"/>
        <w:rPr>
          <w:noProof/>
          <w:lang w:eastAsia="tr-TR"/>
        </w:rPr>
      </w:pPr>
      <w:r>
        <w:rPr>
          <w:noProof/>
          <w:lang w:eastAsia="tr-TR"/>
        </w:rPr>
        <w:t xml:space="preserve">  </w:t>
      </w: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FC1672">
      <w:pPr>
        <w:spacing w:after="0" w:line="240" w:lineRule="atLeast"/>
        <w:rPr>
          <w:noProof/>
          <w:lang w:eastAsia="tr-TR"/>
        </w:rPr>
      </w:pPr>
    </w:p>
    <w:p w:rsidR="00EB39ED" w:rsidRDefault="00EB39ED" w:rsidP="00FC1672">
      <w:pPr>
        <w:spacing w:after="0" w:line="240" w:lineRule="atLeast"/>
        <w:rPr>
          <w:noProof/>
          <w:lang w:eastAsia="tr-TR"/>
        </w:rPr>
      </w:pPr>
    </w:p>
    <w:p w:rsidR="00EB39ED" w:rsidRDefault="00EB39ED" w:rsidP="00FC1672">
      <w:pPr>
        <w:spacing w:after="0" w:line="240" w:lineRule="atLeast"/>
        <w:rPr>
          <w:rFonts w:cs="Rockwell"/>
        </w:rPr>
      </w:pPr>
      <w:r>
        <w:rPr>
          <w:rFonts w:cs="Rockwell"/>
        </w:rPr>
        <w:t>(Sabit de</w:t>
      </w:r>
      <w:r>
        <w:rPr>
          <w:rFonts w:ascii="Times New Roman" w:hAnsi="Times New Roman"/>
        </w:rPr>
        <w:t>ğ</w:t>
      </w:r>
      <w:r>
        <w:rPr>
          <w:rFonts w:cs="Rockwell"/>
        </w:rPr>
        <w:t>i</w:t>
      </w:r>
      <w:r>
        <w:rPr>
          <w:rFonts w:ascii="Times New Roman" w:hAnsi="Times New Roman"/>
        </w:rPr>
        <w:t>ş</w:t>
      </w:r>
      <w:r>
        <w:rPr>
          <w:rFonts w:cs="Rockwell"/>
        </w:rPr>
        <w:t>ken)</w:t>
      </w:r>
    </w:p>
    <w:p w:rsidR="00EB39ED" w:rsidRDefault="00EB39ED" w:rsidP="00FC1672">
      <w:pPr>
        <w:spacing w:after="0" w:line="240" w:lineRule="atLeast"/>
        <w:rPr>
          <w:rFonts w:cs="Rockwell"/>
        </w:rPr>
      </w:pPr>
    </w:p>
    <w:p w:rsidR="00EB39ED" w:rsidRDefault="00EB39ED" w:rsidP="00852F63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tLeast"/>
        <w:ind w:left="142" w:hanging="87"/>
        <w:rPr>
          <w:rFonts w:cs="Rockwell"/>
        </w:rPr>
      </w:pPr>
      <w:r>
        <w:rPr>
          <w:noProof/>
          <w:lang w:eastAsia="tr-TR"/>
        </w:rPr>
        <w:pict>
          <v:shape id="Resim 24" o:spid="_x0000_s1042" type="#_x0000_t75" style="position:absolute;left:0;text-align:left;margin-left:-1.05pt;margin-top:-.15pt;width:43.25pt;height:66.75pt;z-index:-251660800;visibility:visible">
            <v:imagedata r:id="rId22" o:title=""/>
          </v:shape>
        </w:pict>
      </w:r>
      <w:r>
        <w:rPr>
          <w:rFonts w:cs="Rockwell"/>
        </w:rPr>
        <w:t xml:space="preserve">     </w:t>
      </w:r>
      <w:r>
        <w:rPr>
          <w:rFonts w:cs="Rockwell"/>
        </w:rPr>
        <w:tab/>
      </w:r>
      <w:r>
        <w:rPr>
          <w:rFonts w:cs="Rockwell"/>
        </w:rPr>
        <w:tab/>
      </w:r>
      <w:r>
        <w:rPr>
          <w:rFonts w:cs="Rockwell"/>
        </w:rPr>
        <w:tab/>
      </w:r>
      <w:r>
        <w:rPr>
          <w:rFonts w:cs="Rockwell"/>
        </w:rPr>
        <w:tab/>
      </w:r>
      <w:r>
        <w:rPr>
          <w:rFonts w:cs="Rockwell"/>
        </w:rPr>
        <w:tab/>
        <w:t>(12 puan)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pict>
          <v:shape id="Resim 25" o:spid="_x0000_s1043" type="#_x0000_t75" style="position:absolute;margin-left:39.45pt;margin-top:12.65pt;width:227.25pt;height:40.5pt;z-index:-251659776;visibility:visible">
            <v:imagedata r:id="rId23" o:title=""/>
          </v:shape>
        </w:pic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pict>
          <v:shape id="Resim 22" o:spid="_x0000_s1044" type="#_x0000_t75" style="position:absolute;margin-left:20.7pt;margin-top:1.85pt;width:226.5pt;height:71.25pt;z-index:-251662848;visibility:visible">
            <v:imagedata r:id="rId24" o:title=""/>
          </v:shape>
        </w:pic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pict>
          <v:shape id="Resim 23" o:spid="_x0000_s1045" type="#_x0000_t75" style="position:absolute;margin-left:25.95pt;margin-top:5.55pt;width:216.75pt;height:71.25pt;z-index:-251661824;visibility:visible">
            <v:imagedata r:id="rId25" o:title=""/>
          </v:shape>
        </w:pic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Pr="002660BB" w:rsidRDefault="00EB39ED" w:rsidP="002660BB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tLeast"/>
        <w:ind w:left="142" w:hanging="87"/>
        <w:rPr>
          <w:rFonts w:cs="Rockwell"/>
        </w:rPr>
      </w:pPr>
      <w:r>
        <w:rPr>
          <w:noProof/>
          <w:lang w:eastAsia="tr-TR"/>
        </w:rPr>
        <w:pict>
          <v:shape id="Resim 26" o:spid="_x0000_s1046" type="#_x0000_t75" style="position:absolute;left:0;text-align:left;margin-left:220.9pt;margin-top:2.45pt;width:45.75pt;height:61.55pt;z-index:-251658752;visibility:visible">
            <v:imagedata r:id="rId26" o:title=""/>
          </v:shape>
        </w:pict>
      </w:r>
      <w:r>
        <w:rPr>
          <w:rFonts w:cs="Rockwell"/>
        </w:rPr>
        <w:t xml:space="preserve">                                                         (12 puan)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pict>
          <v:shape id="Köşeleri Yuvarlanmış Dikdörtgen Belirtme Çizgisi 30" o:spid="_x0000_s1047" type="#_x0000_t62" alt="VERİLEN" style="position:absolute;margin-left:-7.8pt;margin-top:9.4pt;width:219pt;height:36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" adj="23332,8100" strokecolor="#4f81bd" strokeweight="2pt">
            <v:textbox>
              <w:txbxContent>
                <w:p w:rsidR="00EB39ED" w:rsidRDefault="00EB39ED" w:rsidP="00095250">
                  <w:r>
                    <w:t>Çiçekli ve çiçeksiz bitkilere üçer tane örnek yazınız.</w:t>
                  </w:r>
                </w:p>
                <w:p w:rsidR="00EB39ED" w:rsidRPr="00300100" w:rsidRDefault="00EB39ED" w:rsidP="00095250"/>
              </w:txbxContent>
            </v:textbox>
          </v:shape>
        </w:pic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pict>
          <v:shape id="Resim 29" o:spid="_x0000_s1048" type="#_x0000_t75" style="position:absolute;margin-left:-7.8pt;margin-top:9.1pt;width:274.5pt;height:133.5pt;z-index:-251657728;visibility:visible">
            <v:imagedata r:id="rId27" o:title=""/>
          </v:shape>
        </w:pic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Pr="00FC1672" w:rsidRDefault="00EB39ED" w:rsidP="00FC1672">
      <w:pPr>
        <w:pStyle w:val="ListParagraph"/>
        <w:numPr>
          <w:ilvl w:val="0"/>
          <w:numId w:val="2"/>
        </w:numPr>
        <w:tabs>
          <w:tab w:val="left" w:pos="284"/>
        </w:tabs>
        <w:spacing w:after="0" w:line="240" w:lineRule="atLeast"/>
        <w:ind w:left="0" w:hanging="87"/>
        <w:rPr>
          <w:rFonts w:cs="Rockwell"/>
        </w:rPr>
      </w:pPr>
      <w:r>
        <w:rPr>
          <w:noProof/>
          <w:lang w:eastAsia="tr-TR"/>
        </w:rPr>
        <w:pict>
          <v:shape id="Resim 31" o:spid="_x0000_s1049" type="#_x0000_t75" style="position:absolute;left:0;text-align:left;margin-left:-8.1pt;margin-top:-.3pt;width:45.55pt;height:66.75pt;z-index:-251655680;visibility:visible">
            <v:imagedata r:id="rId28" o:title=""/>
          </v:shape>
        </w:pict>
      </w:r>
      <w:r>
        <w:rPr>
          <w:rFonts w:cs="Rockwell"/>
        </w:rPr>
        <w:t xml:space="preserve">   </w:t>
      </w:r>
      <w:r>
        <w:rPr>
          <w:rFonts w:cs="Rockwell"/>
        </w:rPr>
        <w:tab/>
      </w:r>
      <w:r>
        <w:rPr>
          <w:rFonts w:cs="Rockwell"/>
        </w:rPr>
        <w:tab/>
      </w:r>
      <w:r>
        <w:rPr>
          <w:rFonts w:cs="Rockwell"/>
        </w:rPr>
        <w:tab/>
      </w:r>
      <w:r>
        <w:rPr>
          <w:rFonts w:cs="Rockwell"/>
        </w:rPr>
        <w:tab/>
      </w:r>
      <w:r>
        <w:rPr>
          <w:rFonts w:cs="Rockwell"/>
        </w:rPr>
        <w:tab/>
        <w:t>(10 puan)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pict>
          <v:shape id="Resim 1024" o:spid="_x0000_s1050" type="#_x0000_t75" style="position:absolute;margin-left:27.15pt;margin-top:3.6pt;width:239.25pt;height:33pt;z-index:-251654656;visibility:visible">
            <v:imagedata r:id="rId29" o:title=""/>
          </v:shape>
        </w:pic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pict>
          <v:shape id="Resim 1025" o:spid="_x0000_s1051" type="#_x0000_t75" style="position:absolute;margin-left:.15pt;margin-top:.05pt;width:255pt;height:88.5pt;z-index:-251653632;visibility:visible">
            <v:imagedata r:id="rId30" o:title=""/>
          </v:shape>
        </w:pic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rFonts w:cs="Rockwell"/>
        </w:rPr>
        <w:t xml:space="preserve">         </w:t>
      </w:r>
      <w:r>
        <w:rPr>
          <w:noProof/>
          <w:lang w:eastAsia="tr-TR"/>
        </w:rPr>
        <w:pict>
          <v:shape id="Resim 1026" o:spid="_x0000_s1052" type="#_x0000_t75" style="position:absolute;margin-left:37.65pt;margin-top:75.15pt;width:190.5pt;height:75.65pt;z-index:-251648512;visibility:visible;mso-position-horizontal-relative:text;mso-position-vertical-relative:text">
            <v:imagedata r:id="rId31" o:title=""/>
          </v:shape>
        </w:pict>
      </w:r>
      <w:r>
        <w:rPr>
          <w:rFonts w:cs="Rockwell"/>
        </w:rPr>
        <w:tab/>
        <w:t xml:space="preserve">     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Pr="00A24121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r>
        <w:rPr>
          <w:rFonts w:ascii="Comic Sans MS" w:hAnsi="Comic Sans MS" w:cs="Rockwell"/>
          <w:sz w:val="20"/>
          <w:szCs w:val="20"/>
        </w:rPr>
        <w:t xml:space="preserve">…….. </w:t>
      </w:r>
      <w:r w:rsidRPr="00A24121">
        <w:rPr>
          <w:rFonts w:ascii="Comic Sans MS" w:hAnsi="Comic Sans MS" w:cs="Rockwell"/>
          <w:sz w:val="20"/>
          <w:szCs w:val="20"/>
        </w:rPr>
        <w:t>Solungaçlarıyla solunum yaparken sudaki oksijeni kullanır ve yumurta ile çoğalır.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r>
        <w:rPr>
          <w:rFonts w:ascii="Comic Sans MS" w:hAnsi="Comic Sans MS" w:cs="Rockwell"/>
          <w:sz w:val="20"/>
          <w:szCs w:val="20"/>
        </w:rPr>
        <w:t xml:space="preserve">........ </w:t>
      </w:r>
      <w:r w:rsidRPr="00A24121">
        <w:rPr>
          <w:rFonts w:ascii="Comic Sans MS" w:hAnsi="Comic Sans MS" w:cs="Rockwell"/>
          <w:sz w:val="20"/>
          <w:szCs w:val="20"/>
        </w:rPr>
        <w:t>Hem suda hem karada yaşayan iki yaşamlı omurgalı hayvandır.</w:t>
      </w:r>
    </w:p>
    <w:p w:rsidR="00EB39ED" w:rsidRPr="00A24121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r>
        <w:rPr>
          <w:rFonts w:ascii="Comic Sans MS" w:hAnsi="Comic Sans MS" w:cs="Rockwell"/>
          <w:sz w:val="20"/>
          <w:szCs w:val="20"/>
        </w:rPr>
        <w:t xml:space="preserve">…….. </w:t>
      </w:r>
      <w:r w:rsidRPr="00A24121">
        <w:rPr>
          <w:rFonts w:ascii="Comic Sans MS" w:hAnsi="Comic Sans MS" w:cs="Rockwell"/>
          <w:sz w:val="20"/>
          <w:szCs w:val="20"/>
        </w:rPr>
        <w:t xml:space="preserve">Karada ve suda yaşar. Vücutları sert kabukla </w:t>
      </w:r>
      <w:r>
        <w:rPr>
          <w:rFonts w:ascii="Comic Sans MS" w:hAnsi="Comic Sans MS" w:cs="Rockwell"/>
          <w:sz w:val="20"/>
          <w:szCs w:val="20"/>
        </w:rPr>
        <w:t xml:space="preserve">     kaplıdır</w:t>
      </w:r>
      <w:r w:rsidRPr="00A24121">
        <w:rPr>
          <w:rFonts w:ascii="Comic Sans MS" w:hAnsi="Comic Sans MS" w:cs="Rockwell"/>
          <w:sz w:val="20"/>
          <w:szCs w:val="20"/>
        </w:rPr>
        <w:t>.</w:t>
      </w:r>
    </w:p>
    <w:p w:rsidR="00EB39ED" w:rsidRPr="00A24121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r>
        <w:rPr>
          <w:rFonts w:ascii="Comic Sans MS" w:hAnsi="Comic Sans MS" w:cs="Rockwell"/>
          <w:sz w:val="20"/>
          <w:szCs w:val="20"/>
        </w:rPr>
        <w:t xml:space="preserve">........ </w:t>
      </w:r>
      <w:r w:rsidRPr="00A24121">
        <w:rPr>
          <w:rFonts w:ascii="Comic Sans MS" w:hAnsi="Comic Sans MS" w:cs="Rockwell"/>
          <w:sz w:val="20"/>
          <w:szCs w:val="20"/>
        </w:rPr>
        <w:t>Vücudu tüylerle kaplı omurgalı hayvandır. Kanatları sayesinde uçabilir.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r>
        <w:rPr>
          <w:rFonts w:ascii="Comic Sans MS" w:hAnsi="Comic Sans MS" w:cs="Rockwell"/>
          <w:sz w:val="20"/>
          <w:szCs w:val="20"/>
        </w:rPr>
        <w:t xml:space="preserve">........ </w:t>
      </w:r>
      <w:r w:rsidRPr="00A24121">
        <w:rPr>
          <w:rFonts w:ascii="Comic Sans MS" w:hAnsi="Comic Sans MS" w:cs="Rockwell"/>
          <w:sz w:val="20"/>
          <w:szCs w:val="20"/>
        </w:rPr>
        <w:t>Yavrusunu doğurur ve sütle besler. Akciğer solunumu yapar.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r>
        <w:rPr>
          <w:noProof/>
          <w:lang w:eastAsia="tr-TR"/>
        </w:rPr>
        <w:pict>
          <v:group id="Grup 10" o:spid="_x0000_s1053" style="position:absolute;margin-left:-15.4pt;margin-top:-4pt;width:293.65pt;height:48.75pt;z-index:251672064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">
            <v:roundrect id="AutoShape 3" o:spid="_x0000_s1054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URUsMA&#10;AADbAAAADwAAAGRycy9kb3ducmV2LnhtbERPS2vCQBC+F/oflil4qxsfWI2uUhXRixSjFHobs2MS&#10;mp0N2dXEf+8Khd7m43vObNGaUtyodoVlBb1uBII4tbrgTMHpuHkfg3AeWWNpmRTcycFi/voyw1jb&#10;hg90S3wmQgi7GBXk3lexlC7NyaDr2oo4cBdbG/QB1pnUNTYh3JSyH0UjabDg0JBjRauc0t/kahSk&#10;6+8o2f4Ml+fJYNN+Lccf+15zVqrz1n5OQXhq/b/4z73TYX4fnr+E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URUs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B39ED" w:rsidRPr="0024590B" w:rsidRDefault="00EB39ED" w:rsidP="0024590B">
                    <w:pPr>
                      <w:rPr>
                        <w:rFonts w:ascii="Times New Roman" w:hAnsi="Times New Roman"/>
                        <w:b/>
                        <w:bCs/>
                        <w:sz w:val="2"/>
                        <w:szCs w:val="2"/>
                      </w:rPr>
                    </w:pPr>
                  </w:p>
                  <w:p w:rsidR="00EB39ED" w:rsidRPr="0024590B" w:rsidRDefault="00EB39ED" w:rsidP="0024590B">
                    <w:pPr>
                      <w:rPr>
                        <w:rFonts w:ascii="Times New Roman" w:hAnsi="Times New Roman"/>
                        <w:b/>
                        <w:bCs/>
                      </w:rPr>
                    </w:pPr>
                    <w:r w:rsidRPr="0024590B">
                      <w:rPr>
                        <w:rFonts w:ascii="Times New Roman" w:hAnsi="Times New Roman"/>
                        <w:b/>
                        <w:bCs/>
                      </w:rPr>
                      <w:t>Aşağıda verilen çoktan seçmeli sorularda doğru olduğunu şıkkı işaretleyiniz.</w:t>
                    </w:r>
                    <w:r>
                      <w:rPr>
                        <w:rFonts w:ascii="Times New Roman" w:hAnsi="Times New Roman"/>
                        <w:b/>
                        <w:bCs/>
                      </w:rPr>
                      <w:t xml:space="preserve"> (5*4=20 PUAN)</w:t>
                    </w:r>
                  </w:p>
                </w:txbxContent>
              </v:textbox>
            </v:roundrect>
            <v:roundrect id="AutoShape 4" o:spid="_x0000_s1055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4XUcQA&#10;AADbAAAADwAAAGRycy9kb3ducmV2LnhtbERPTWvCQBC9C/0PyxR6041WrKauobGIXqQ0lUJvY3aa&#10;hGZnQ3Zr4r93BcHbPN7nLJPe1OJErassKxiPIhDEudUVFwoOX5vhHITzyBpry6TgTA6S1cNgibG2&#10;HX/SKfOFCCHsYlRQet/EUrq8JINuZBviwP3a1qAPsC2kbrEL4aaWkyiaSYMVh4YSG1qXlP9l/0ZB&#10;/v4dZdufaXpcPG/6j3T+sh93R6WeHvu3VxCeen8X39w7HebP4PpLOEC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eF1HEAAAA2wAAAA8AAAAAAAAAAAAAAAAAmAIAAGRycy9k&#10;b3ducmV2LnhtbFBLBQYAAAAABAAEAPUAAACJ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B39ED" w:rsidRPr="00A64C3C" w:rsidRDefault="00EB39ED" w:rsidP="0024590B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A</w:t>
                    </w:r>
                  </w:p>
                </w:txbxContent>
              </v:textbox>
            </v:roundrect>
            <v:roundrect id="AutoShape 5" o:spid="_x0000_s1056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GDI8MA&#10;AADbAAAADwAAAGRycy9kb3ducmV2LnhtbERPS2vCQBC+F/oflhF6qxut+EhdRVtELyJGEXobs2MS&#10;mp0N2dXEf+8Khd7m43vOdN6aUtyodoVlBb1uBII4tbrgTMHxsHofg3AeWWNpmRTcycF89voyxVjb&#10;hvd0S3wmQgi7GBXk3lexlC7NyaDr2oo4cBdbG/QB1pnUNTYh3JSyH0VDabDg0JBjRV85pb/J1ShI&#10;v09Rsv4ZLM+Tj1W7W45H215zVuqt0y4+QXhq/b/4z73RYf4Enr+E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GDI8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B39ED" w:rsidRDefault="00EB39ED" w:rsidP="0024590B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20</w:t>
                    </w:r>
                  </w:p>
                  <w:p w:rsidR="00EB39ED" w:rsidRPr="002F3F7C" w:rsidRDefault="00EB39ED" w:rsidP="0024590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F3F7C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Pr="00FA4422" w:rsidRDefault="00EB39ED" w:rsidP="004B67E8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A4422">
        <w:rPr>
          <w:rFonts w:ascii="Times New Roman" w:hAnsi="Times New Roman" w:cs="Times New Roman"/>
          <w:b/>
          <w:sz w:val="28"/>
          <w:szCs w:val="28"/>
        </w:rPr>
        <w:t>-)</w:t>
      </w:r>
      <w:r w:rsidRPr="004B67E8">
        <w:rPr>
          <w:rStyle w:val="CharStyle0"/>
          <w:rFonts w:ascii="Times New Roman" w:hAnsi="Times New Roman" w:cs="Times New Roman"/>
          <w:bCs/>
          <w:sz w:val="24"/>
          <w:szCs w:val="24"/>
        </w:rPr>
        <w:t xml:space="preserve">Aşağıdakilerden hangisi doğal anıtlardan biri </w:t>
      </w:r>
      <w:r w:rsidRPr="004B67E8">
        <w:rPr>
          <w:rStyle w:val="CharStyle0"/>
          <w:rFonts w:ascii="Times New Roman" w:hAnsi="Times New Roman" w:cs="Times New Roman"/>
          <w:bCs/>
          <w:sz w:val="24"/>
          <w:szCs w:val="24"/>
          <w:u w:val="single"/>
        </w:rPr>
        <w:t>değildir</w:t>
      </w:r>
      <w:r w:rsidRPr="004B67E8">
        <w:rPr>
          <w:rStyle w:val="CharStyle0"/>
          <w:rFonts w:ascii="Times New Roman" w:hAnsi="Times New Roman" w:cs="Times New Roman"/>
          <w:bCs/>
          <w:sz w:val="24"/>
          <w:szCs w:val="24"/>
        </w:rPr>
        <w:t>?</w:t>
      </w:r>
    </w:p>
    <w:p w:rsidR="00EB39ED" w:rsidRPr="004B67E8" w:rsidRDefault="00EB39ED" w:rsidP="004B67E8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 w:rsidRPr="00FA4422">
        <w:rPr>
          <w:rFonts w:ascii="Times New Roman" w:hAnsi="Times New Roman" w:cs="Times New Roman"/>
          <w:sz w:val="28"/>
          <w:szCs w:val="28"/>
        </w:rPr>
        <w:tab/>
      </w:r>
      <w:r w:rsidRPr="00F91A37">
        <w:rPr>
          <w:rFonts w:ascii="Times New Roman" w:hAnsi="Times New Roman" w:cs="Times New Roman"/>
          <w:noProof/>
        </w:rPr>
        <w:pict>
          <v:shape id="Resim 3" o:spid="_x0000_i1025" type="#_x0000_t75" alt="http://gezirehberi.gen.tr/wp-content/uploads/2012/04/peri-bacalari1.jpg" style="width:87.75pt;height:38.25pt;visibility:visible">
            <v:imagedata r:id="rId32" o:title=""/>
          </v:shape>
        </w:pict>
      </w:r>
      <w:r w:rsidRPr="004B67E8">
        <w:rPr>
          <w:rFonts w:ascii="Times New Roman" w:hAnsi="Times New Roman" w:cs="Times New Roman"/>
        </w:rPr>
        <w:tab/>
        <w:t xml:space="preserve">      </w:t>
      </w:r>
      <w:r w:rsidRPr="00F91A37">
        <w:rPr>
          <w:rFonts w:ascii="Times New Roman" w:hAnsi="Times New Roman" w:cs="Times New Roman"/>
          <w:noProof/>
        </w:rPr>
        <w:pict>
          <v:shape id="Resim 4" o:spid="_x0000_i1026" type="#_x0000_t75" alt="http://www.gezilecekyer.org/wp-content/uploads/2014/04/pamukkale-traverten-resimleri.jpg" style="width:78.75pt;height:42.75pt;visibility:visible">
            <v:imagedata r:id="rId33" o:title=""/>
          </v:shape>
        </w:pict>
      </w:r>
      <w:r w:rsidRPr="004B67E8">
        <w:rPr>
          <w:rFonts w:ascii="Times New Roman" w:hAnsi="Times New Roman" w:cs="Times New Roman"/>
        </w:rPr>
        <w:t xml:space="preserve">      </w:t>
      </w:r>
      <w:bookmarkStart w:id="0" w:name="_GoBack"/>
      <w:bookmarkEnd w:id="0"/>
    </w:p>
    <w:p w:rsidR="00EB39ED" w:rsidRPr="004B67E8" w:rsidRDefault="00EB39ED" w:rsidP="004B67E8">
      <w:pPr>
        <w:pStyle w:val="Style6"/>
        <w:numPr>
          <w:ilvl w:val="0"/>
          <w:numId w:val="5"/>
        </w:numPr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>
        <w:rPr>
          <w:rStyle w:val="CharStyle0"/>
          <w:rFonts w:ascii="Times New Roman" w:hAnsi="Times New Roman" w:cs="Times New Roman"/>
          <w:bCs/>
          <w:sz w:val="20"/>
        </w:rPr>
        <w:t xml:space="preserve"> 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>Peribacaları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ab/>
        <w:t xml:space="preserve">    </w:t>
      </w:r>
      <w:r>
        <w:rPr>
          <w:rStyle w:val="CharStyle0"/>
          <w:rFonts w:ascii="Times New Roman" w:hAnsi="Times New Roman" w:cs="Times New Roman"/>
          <w:bCs/>
          <w:sz w:val="20"/>
        </w:rPr>
        <w:t xml:space="preserve">        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>B) Pamukkale travertenleri</w:t>
      </w:r>
    </w:p>
    <w:p w:rsidR="00EB39ED" w:rsidRPr="004B67E8" w:rsidRDefault="00EB39ED" w:rsidP="004B67E8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 w:rsidRPr="004B67E8">
        <w:rPr>
          <w:rFonts w:ascii="Times New Roman" w:hAnsi="Times New Roman" w:cs="Times New Roman"/>
        </w:rPr>
        <w:tab/>
      </w:r>
      <w:r w:rsidRPr="00F91A37">
        <w:rPr>
          <w:rFonts w:ascii="Times New Roman" w:hAnsi="Times New Roman" w:cs="Times New Roman"/>
          <w:noProof/>
        </w:rPr>
        <w:pict>
          <v:shape id="Resim 5" o:spid="_x0000_i1027" type="#_x0000_t75" alt="http://www.motosiklethaberleri.net/wp-content/uploads/2012/02/manavgat-5.jpg" style="width:1in;height:48pt;visibility:visible">
            <v:imagedata r:id="rId34" o:title=""/>
          </v:shape>
        </w:pict>
      </w:r>
      <w:r w:rsidRPr="004B67E8">
        <w:rPr>
          <w:rFonts w:ascii="Times New Roman" w:hAnsi="Times New Roman" w:cs="Times New Roman"/>
        </w:rPr>
        <w:t xml:space="preserve">               </w:t>
      </w:r>
      <w:r w:rsidRPr="00F91A37">
        <w:rPr>
          <w:rFonts w:ascii="Times New Roman" w:hAnsi="Times New Roman" w:cs="Times New Roman"/>
          <w:noProof/>
        </w:rPr>
        <w:pict>
          <v:shape id="Resim 6" o:spid="_x0000_i1028" type="#_x0000_t75" alt="http://www.resimle.net/data/media/112/truva_ati.jpg" style="width:75.75pt;height:42.75pt;visibility:visible">
            <v:imagedata r:id="rId35" o:title=""/>
          </v:shape>
        </w:pict>
      </w:r>
    </w:p>
    <w:p w:rsidR="00EB39ED" w:rsidRPr="004B67E8" w:rsidRDefault="00EB39ED" w:rsidP="004B67E8">
      <w:pPr>
        <w:pStyle w:val="Style6"/>
        <w:numPr>
          <w:ilvl w:val="0"/>
          <w:numId w:val="6"/>
        </w:numPr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 w:rsidRPr="004B67E8">
        <w:rPr>
          <w:rStyle w:val="CharStyle0"/>
          <w:rFonts w:ascii="Times New Roman" w:hAnsi="Times New Roman" w:cs="Times New Roman"/>
          <w:bCs/>
          <w:sz w:val="20"/>
        </w:rPr>
        <w:t xml:space="preserve">Manavgat şelalesi        </w:t>
      </w:r>
      <w:r>
        <w:rPr>
          <w:rStyle w:val="CharStyle0"/>
          <w:rFonts w:ascii="Times New Roman" w:hAnsi="Times New Roman" w:cs="Times New Roman"/>
          <w:bCs/>
          <w:sz w:val="20"/>
        </w:rPr>
        <w:t xml:space="preserve">  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>D) Truva atı</w:t>
      </w:r>
    </w:p>
    <w:p w:rsidR="00EB39ED" w:rsidRPr="004B67E8" w:rsidRDefault="00EB39ED" w:rsidP="004B67E8">
      <w:pPr>
        <w:pStyle w:val="NoSpacing"/>
        <w:rPr>
          <w:rStyle w:val="CharStyle0"/>
          <w:rFonts w:ascii="Times New Roman" w:hAnsi="Times New Roman"/>
          <w:sz w:val="20"/>
          <w:szCs w:val="20"/>
        </w:rPr>
      </w:pPr>
    </w:p>
    <w:p w:rsidR="00EB39ED" w:rsidRPr="004B67E8" w:rsidRDefault="00EB39ED" w:rsidP="004B67E8">
      <w:pPr>
        <w:pStyle w:val="NoSpacing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</w:rPr>
        <w:t>2-</w:t>
      </w:r>
      <w:r w:rsidRPr="004B67E8">
        <w:rPr>
          <w:rFonts w:ascii="Times New Roman" w:hAnsi="Times New Roman"/>
          <w:b/>
        </w:rPr>
        <w:t>)</w:t>
      </w:r>
      <w:r w:rsidRPr="004B67E8">
        <w:rPr>
          <w:rFonts w:ascii="Times New Roman" w:hAnsi="Times New Roman"/>
          <w:b/>
          <w:bCs/>
        </w:rPr>
        <w:t xml:space="preserve">Aşağıda verilenlerden hangisi hava kirliliğine karşı alınabilecek önlemlerden biri </w:t>
      </w:r>
      <w:r w:rsidRPr="004B67E8">
        <w:rPr>
          <w:rFonts w:ascii="Times New Roman" w:hAnsi="Times New Roman"/>
          <w:b/>
          <w:bCs/>
          <w:u w:val="single"/>
        </w:rPr>
        <w:t>değildir?</w:t>
      </w:r>
    </w:p>
    <w:p w:rsidR="00EB39ED" w:rsidRPr="004B67E8" w:rsidRDefault="00EB39ED" w:rsidP="004B67E8">
      <w:pPr>
        <w:pStyle w:val="NoSpacing"/>
        <w:rPr>
          <w:bCs/>
        </w:rPr>
      </w:pPr>
    </w:p>
    <w:p w:rsidR="00EB39ED" w:rsidRPr="004B67E8" w:rsidRDefault="00EB39ED" w:rsidP="004B67E8">
      <w:pPr>
        <w:pStyle w:val="NoSpacing"/>
      </w:pPr>
      <w:r w:rsidRPr="004B67E8">
        <w:t>A) Sanayi tesisleri kurulurken ye</w:t>
      </w:r>
      <w:r w:rsidRPr="004B67E8">
        <w:rPr>
          <w:rFonts w:ascii="Cambria" w:hAnsi="Cambria" w:cs="Cambria"/>
        </w:rPr>
        <w:t>ş</w:t>
      </w:r>
      <w:r w:rsidRPr="004B67E8">
        <w:t>il alanlar</w:t>
      </w:r>
      <w:r w:rsidRPr="004B67E8">
        <w:rPr>
          <w:rFonts w:cs="Rockwell"/>
        </w:rPr>
        <w:t>ı</w:t>
      </w:r>
      <w:r w:rsidRPr="004B67E8">
        <w:t>n art</w:t>
      </w:r>
      <w:r w:rsidRPr="004B67E8">
        <w:rPr>
          <w:rFonts w:cs="Rockwell"/>
        </w:rPr>
        <w:t>ı</w:t>
      </w:r>
      <w:r w:rsidRPr="004B67E8">
        <w:t>r</w:t>
      </w:r>
      <w:r w:rsidRPr="004B67E8">
        <w:rPr>
          <w:rFonts w:cs="Rockwell"/>
        </w:rPr>
        <w:t>ı</w:t>
      </w:r>
      <w:r w:rsidRPr="004B67E8">
        <w:t>lmas</w:t>
      </w:r>
      <w:r w:rsidRPr="004B67E8">
        <w:rPr>
          <w:rFonts w:cs="Rockwell"/>
        </w:rPr>
        <w:t>ı</w:t>
      </w:r>
      <w:r w:rsidRPr="004B67E8">
        <w:t xml:space="preserve"> planlanmal</w:t>
      </w:r>
      <w:r w:rsidRPr="004B67E8">
        <w:rPr>
          <w:rFonts w:cs="Rockwell"/>
        </w:rPr>
        <w:t>ı</w:t>
      </w:r>
      <w:r w:rsidRPr="004B67E8">
        <w:t>d</w:t>
      </w:r>
      <w:r w:rsidRPr="004B67E8">
        <w:rPr>
          <w:rFonts w:cs="Rockwell"/>
        </w:rPr>
        <w:t>ı</w:t>
      </w:r>
      <w:r w:rsidRPr="004B67E8">
        <w:t>r.</w:t>
      </w:r>
    </w:p>
    <w:p w:rsidR="00EB39ED" w:rsidRPr="004B67E8" w:rsidRDefault="00EB39ED" w:rsidP="004B67E8">
      <w:pPr>
        <w:pStyle w:val="NoSpacing"/>
      </w:pPr>
      <w:r w:rsidRPr="004B67E8">
        <w:t>B) Arabaların egzozlarına filtre takılmalıdır.</w:t>
      </w:r>
    </w:p>
    <w:p w:rsidR="00EB39ED" w:rsidRPr="004B67E8" w:rsidRDefault="00EB39ED" w:rsidP="004B67E8">
      <w:pPr>
        <w:pStyle w:val="NoSpacing"/>
      </w:pPr>
      <w:r w:rsidRPr="004B67E8">
        <w:t>C) Orman tahribatı önlenmelidir.</w:t>
      </w:r>
    </w:p>
    <w:p w:rsidR="00EB39ED" w:rsidRDefault="00EB39ED" w:rsidP="004B67E8">
      <w:pPr>
        <w:pStyle w:val="NoSpacing"/>
      </w:pPr>
      <w:r w:rsidRPr="004B67E8">
        <w:t>D) A</w:t>
      </w:r>
      <w:r w:rsidRPr="004B67E8">
        <w:rPr>
          <w:rFonts w:ascii="Cambria" w:hAnsi="Cambria" w:cs="Cambria"/>
        </w:rPr>
        <w:t>ğ</w:t>
      </w:r>
      <w:r w:rsidRPr="004B67E8">
        <w:t>a</w:t>
      </w:r>
      <w:r w:rsidRPr="004B67E8">
        <w:rPr>
          <w:rFonts w:cs="Rockwell"/>
        </w:rPr>
        <w:t>ç</w:t>
      </w:r>
      <w:r w:rsidRPr="004B67E8">
        <w:t>land</w:t>
      </w:r>
      <w:r w:rsidRPr="004B67E8">
        <w:rPr>
          <w:rFonts w:cs="Rockwell"/>
        </w:rPr>
        <w:t>ı</w:t>
      </w:r>
      <w:r w:rsidRPr="004B67E8">
        <w:t xml:space="preserve">rma </w:t>
      </w:r>
      <w:r w:rsidRPr="004B67E8">
        <w:rPr>
          <w:rFonts w:cs="Rockwell"/>
        </w:rPr>
        <w:t>ç</w:t>
      </w:r>
      <w:r w:rsidRPr="004B67E8">
        <w:t>al</w:t>
      </w:r>
      <w:r w:rsidRPr="004B67E8">
        <w:rPr>
          <w:rFonts w:cs="Rockwell"/>
        </w:rPr>
        <w:t>ı</w:t>
      </w:r>
      <w:r w:rsidRPr="004B67E8">
        <w:rPr>
          <w:rFonts w:ascii="Cambria" w:hAnsi="Cambria" w:cs="Cambria"/>
        </w:rPr>
        <w:t>ş</w:t>
      </w:r>
      <w:r w:rsidRPr="004B67E8">
        <w:t>malar</w:t>
      </w:r>
      <w:r w:rsidRPr="004B67E8">
        <w:rPr>
          <w:rFonts w:cs="Rockwell"/>
        </w:rPr>
        <w:t>ı</w:t>
      </w:r>
      <w:r w:rsidRPr="004B67E8">
        <w:t xml:space="preserve"> azalt</w:t>
      </w:r>
      <w:r w:rsidRPr="004B67E8">
        <w:rPr>
          <w:rFonts w:cs="Rockwell"/>
        </w:rPr>
        <w:t>ı</w:t>
      </w:r>
      <w:r w:rsidRPr="004B67E8">
        <w:t>lmal</w:t>
      </w:r>
      <w:r w:rsidRPr="004B67E8">
        <w:rPr>
          <w:rFonts w:cs="Rockwell"/>
        </w:rPr>
        <w:t>ı</w:t>
      </w:r>
      <w:r w:rsidRPr="004B67E8">
        <w:t>d</w:t>
      </w:r>
      <w:r w:rsidRPr="004B67E8">
        <w:rPr>
          <w:rFonts w:cs="Rockwell"/>
        </w:rPr>
        <w:t>ı</w:t>
      </w:r>
      <w:r w:rsidRPr="004B67E8">
        <w:t>r.</w:t>
      </w:r>
    </w:p>
    <w:p w:rsidR="00EB39ED" w:rsidRPr="003C0233" w:rsidRDefault="00EB39ED" w:rsidP="004B67E8">
      <w:pPr>
        <w:pStyle w:val="NoSpacing"/>
      </w:pPr>
    </w:p>
    <w:p w:rsidR="00EB39ED" w:rsidRPr="003C0233" w:rsidRDefault="00EB39ED" w:rsidP="004B67E8">
      <w:pPr>
        <w:autoSpaceDE w:val="0"/>
        <w:autoSpaceDN w:val="0"/>
        <w:adjustRightInd w:val="0"/>
        <w:rPr>
          <w:i/>
          <w:iCs/>
        </w:rPr>
      </w:pPr>
      <w:r>
        <w:rPr>
          <w:b/>
        </w:rPr>
        <w:t>3-)</w:t>
      </w:r>
      <w:r w:rsidRPr="003C0233">
        <w:rPr>
          <w:i/>
          <w:iCs/>
        </w:rPr>
        <w:t xml:space="preserve"> Canlıların milyonlarca  yıl öncesinden günümüze kadar gelen kalıntı ya da izlerine ................... denir.</w:t>
      </w:r>
    </w:p>
    <w:p w:rsidR="00EB39ED" w:rsidRPr="004B67E8" w:rsidRDefault="00EB39ED" w:rsidP="004B67E8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4B67E8">
        <w:rPr>
          <w:rFonts w:ascii="Times New Roman" w:hAnsi="Times New Roman"/>
          <w:b/>
          <w:bCs/>
        </w:rPr>
        <w:t>Yukarıdaki tanımda bulunan boşluğa aşağıdakilerden hangisi gelmelidir?</w:t>
      </w:r>
    </w:p>
    <w:p w:rsidR="00EB39ED" w:rsidRPr="004B67E8" w:rsidRDefault="00EB39ED" w:rsidP="004B67E8">
      <w:pPr>
        <w:autoSpaceDE w:val="0"/>
        <w:autoSpaceDN w:val="0"/>
        <w:adjustRightInd w:val="0"/>
      </w:pPr>
      <w:r>
        <w:t xml:space="preserve">  A) Maden        </w:t>
      </w:r>
      <w:r w:rsidRPr="003C0233">
        <w:t xml:space="preserve"> </w:t>
      </w:r>
      <w:r>
        <w:t xml:space="preserve">B) Kayaç      C) Fosil      </w:t>
      </w:r>
      <w:r w:rsidRPr="003C0233">
        <w:t>D) Toprak</w:t>
      </w:r>
    </w:p>
    <w:p w:rsidR="00EB39ED" w:rsidRPr="00171868" w:rsidRDefault="00EB39ED" w:rsidP="004B67E8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Resim 71" o:spid="_x0000_s1057" type="#_x0000_t75" alt="Adsız" style="position:absolute;margin-left:94.65pt;margin-top:10.3pt;width:143.25pt;height:1in;z-index:-251646464;visibility:visible">
            <v:imagedata r:id="rId36" o:title=""/>
          </v:shape>
        </w:pict>
      </w:r>
      <w:r>
        <w:rPr>
          <w:rFonts w:ascii="Comic Sans MS" w:hAnsi="Comic Sans MS"/>
          <w:b/>
          <w:sz w:val="20"/>
          <w:szCs w:val="20"/>
        </w:rPr>
        <w:t>4-</w:t>
      </w:r>
      <w:r w:rsidRPr="00171868">
        <w:rPr>
          <w:rFonts w:ascii="Comic Sans MS" w:hAnsi="Comic Sans MS"/>
          <w:b/>
          <w:sz w:val="20"/>
          <w:szCs w:val="20"/>
        </w:rPr>
        <w:t>)</w:t>
      </w:r>
    </w:p>
    <w:p w:rsidR="00EB39ED" w:rsidRDefault="00EB39ED" w:rsidP="004B67E8">
      <w:pPr>
        <w:pStyle w:val="NoSpacing"/>
      </w:pPr>
    </w:p>
    <w:p w:rsidR="00EB39ED" w:rsidRDefault="00EB39ED" w:rsidP="004B67E8">
      <w:pPr>
        <w:pStyle w:val="NoSpacing"/>
      </w:pPr>
    </w:p>
    <w:p w:rsidR="00EB39ED" w:rsidRDefault="00EB39ED" w:rsidP="004B67E8">
      <w:pPr>
        <w:pStyle w:val="NoSpacing"/>
      </w:pPr>
    </w:p>
    <w:p w:rsidR="00EB39ED" w:rsidRDefault="00EB39ED" w:rsidP="004B67E8">
      <w:pPr>
        <w:pStyle w:val="NoSpacing"/>
      </w:pPr>
    </w:p>
    <w:p w:rsidR="00EB39ED" w:rsidRDefault="00EB39ED" w:rsidP="004B67E8">
      <w:pPr>
        <w:pStyle w:val="NoSpacing"/>
      </w:pPr>
    </w:p>
    <w:p w:rsidR="00EB39ED" w:rsidRDefault="00EB39ED" w:rsidP="004B67E8">
      <w:pPr>
        <w:pStyle w:val="NoSpacing"/>
      </w:pPr>
    </w:p>
    <w:p w:rsidR="00EB39ED" w:rsidRDefault="00EB39ED" w:rsidP="004B67E8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Şekilde ağacın gölgesi verilmiştir. Buna göre ışık kaynağı kaç numaradadır?</w:t>
      </w:r>
    </w:p>
    <w:p w:rsidR="00EB39ED" w:rsidRDefault="00EB39ED" w:rsidP="004B67E8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4</w:t>
      </w:r>
    </w:p>
    <w:p w:rsidR="00EB39ED" w:rsidRDefault="00EB39ED" w:rsidP="004B67E8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b/>
        </w:rPr>
      </w:pPr>
    </w:p>
    <w:p w:rsidR="00EB39ED" w:rsidRPr="00276C84" w:rsidRDefault="00EB39ED" w:rsidP="004B67E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5-</w:t>
      </w:r>
      <w:r w:rsidRPr="00F11991">
        <w:rPr>
          <w:rFonts w:ascii="Arial" w:hAnsi="Arial" w:cs="Arial"/>
          <w:b/>
        </w:rPr>
        <w:t>)</w:t>
      </w:r>
      <w:r w:rsidRPr="0082694C">
        <w:rPr>
          <w:rFonts w:ascii="Arial" w:hAnsi="Arial" w:cs="Arial"/>
          <w:b/>
        </w:rPr>
        <w:t xml:space="preserve"> </w:t>
      </w:r>
      <w:r w:rsidRPr="00276C84">
        <w:rPr>
          <w:rFonts w:ascii="Arial" w:hAnsi="Arial" w:cs="Arial"/>
          <w:b/>
        </w:rPr>
        <w:t>Parlak renkliyim. Güzel kokarak böceklerin dikkatini çekerim. Bil bakalım ben çiçeğin hangi kısmıyım?</w:t>
      </w:r>
    </w:p>
    <w:p w:rsidR="00EB39ED" w:rsidRPr="00276C84" w:rsidRDefault="00EB39ED" w:rsidP="004B67E8">
      <w:pPr>
        <w:jc w:val="both"/>
        <w:rPr>
          <w:rFonts w:ascii="Arial" w:hAnsi="Arial" w:cs="Arial"/>
        </w:rPr>
      </w:pPr>
      <w:r w:rsidRPr="00276C84">
        <w:rPr>
          <w:rFonts w:ascii="Arial" w:hAnsi="Arial" w:cs="Arial"/>
        </w:rPr>
        <w:t>A)Taç yaprak</w:t>
      </w:r>
      <w:r w:rsidRPr="00276C84">
        <w:rPr>
          <w:rFonts w:ascii="Arial" w:hAnsi="Arial" w:cs="Arial"/>
        </w:rPr>
        <w:tab/>
      </w:r>
      <w:r w:rsidRPr="00276C84">
        <w:rPr>
          <w:rFonts w:ascii="Arial" w:hAnsi="Arial" w:cs="Arial"/>
        </w:rPr>
        <w:tab/>
      </w:r>
      <w:r w:rsidRPr="00276C84">
        <w:rPr>
          <w:rFonts w:ascii="Arial" w:hAnsi="Arial" w:cs="Arial"/>
        </w:rPr>
        <w:tab/>
        <w:t>B)Çanak yaprak</w:t>
      </w:r>
    </w:p>
    <w:p w:rsidR="00EB39ED" w:rsidRDefault="00EB39ED" w:rsidP="004B67E8">
      <w:pPr>
        <w:jc w:val="both"/>
        <w:rPr>
          <w:rFonts w:ascii="Arial" w:hAnsi="Arial" w:cs="Arial"/>
        </w:rPr>
      </w:pPr>
      <w:r w:rsidRPr="00276C84">
        <w:rPr>
          <w:rFonts w:ascii="Arial" w:hAnsi="Arial" w:cs="Arial"/>
        </w:rPr>
        <w:t>C)Erkek üreme organı</w:t>
      </w:r>
      <w:r w:rsidRPr="00276C84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276C84">
        <w:rPr>
          <w:rFonts w:ascii="Arial" w:hAnsi="Arial" w:cs="Arial"/>
        </w:rPr>
        <w:t>D)Dişi üreme organı</w:t>
      </w:r>
    </w:p>
    <w:p w:rsidR="00EB39ED" w:rsidRDefault="00EB39ED" w:rsidP="004B67E8">
      <w:pPr>
        <w:pStyle w:val="ListParagraph"/>
        <w:tabs>
          <w:tab w:val="left" w:pos="284"/>
        </w:tabs>
        <w:spacing w:after="0" w:line="240" w:lineRule="atLeast"/>
        <w:ind w:left="0"/>
        <w:rPr>
          <w:rFonts w:ascii="Comic Sans MS" w:hAnsi="Comic Sans MS" w:cs="Rockwell"/>
          <w:sz w:val="20"/>
          <w:szCs w:val="20"/>
        </w:rPr>
      </w:pPr>
      <w:r>
        <w:rPr>
          <w:rFonts w:ascii="Comic Sans MS" w:hAnsi="Comic Sans MS" w:cs="Rockwell"/>
          <w:sz w:val="20"/>
          <w:szCs w:val="20"/>
        </w:rPr>
        <w:t xml:space="preserve">   </w:t>
      </w:r>
    </w:p>
    <w:p w:rsidR="00EB39ED" w:rsidRDefault="00EB39ED" w:rsidP="004B67E8">
      <w:pPr>
        <w:tabs>
          <w:tab w:val="left" w:pos="284"/>
        </w:tabs>
        <w:spacing w:after="0" w:line="240" w:lineRule="atLeast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.</w:t>
      </w:r>
      <w:r w:rsidRPr="004B67E8">
        <w:rPr>
          <w:rFonts w:ascii="Monotype Corsiva" w:hAnsi="Monotype Corsiva"/>
          <w:b/>
        </w:rPr>
        <w:t>BAŞARILAR</w:t>
      </w:r>
    </w:p>
    <w:p w:rsidR="00EB39ED" w:rsidRPr="004B67E8" w:rsidRDefault="00EB39ED" w:rsidP="004B67E8">
      <w:pPr>
        <w:tabs>
          <w:tab w:val="left" w:pos="284"/>
        </w:tabs>
        <w:spacing w:after="0" w:line="240" w:lineRule="atLeast"/>
        <w:jc w:val="center"/>
        <w:rPr>
          <w:rFonts w:ascii="Monotype Corsiva" w:hAnsi="Monotype Corsiva" w:cs="Rockwell"/>
          <w:sz w:val="20"/>
          <w:szCs w:val="20"/>
        </w:rPr>
      </w:pPr>
    </w:p>
    <w:p w:rsidR="00EB39ED" w:rsidRPr="004B67E8" w:rsidRDefault="00EB39ED" w:rsidP="004B67E8">
      <w:pPr>
        <w:autoSpaceDE w:val="0"/>
        <w:autoSpaceDN w:val="0"/>
        <w:adjustRightInd w:val="0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…………….</w:t>
      </w:r>
    </w:p>
    <w:p w:rsidR="00EB39ED" w:rsidRPr="0024590B" w:rsidRDefault="00EB39ED" w:rsidP="0024590B">
      <w:pPr>
        <w:autoSpaceDE w:val="0"/>
        <w:autoSpaceDN w:val="0"/>
        <w:adjustRightInd w:val="0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FEN BİLİMLERİ ÖĞRET.</w:t>
      </w:r>
    </w:p>
    <w:sectPr w:rsidR="00EB39ED" w:rsidRPr="0024590B" w:rsidSect="000D111C">
      <w:type w:val="continuous"/>
      <w:pgSz w:w="11906" w:h="16838"/>
      <w:pgMar w:top="426" w:right="566" w:bottom="284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9ED" w:rsidRDefault="00EB39ED" w:rsidP="00B070CE">
      <w:pPr>
        <w:spacing w:after="0" w:line="240" w:lineRule="auto"/>
      </w:pPr>
      <w:r>
        <w:separator/>
      </w:r>
    </w:p>
  </w:endnote>
  <w:endnote w:type="continuationSeparator" w:id="0">
    <w:p w:rsidR="00EB39ED" w:rsidRDefault="00EB39ED" w:rsidP="00B07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9ED" w:rsidRDefault="00EB39ED" w:rsidP="00B070CE">
      <w:pPr>
        <w:spacing w:after="0" w:line="240" w:lineRule="auto"/>
      </w:pPr>
      <w:r>
        <w:separator/>
      </w:r>
    </w:p>
  </w:footnote>
  <w:footnote w:type="continuationSeparator" w:id="0">
    <w:p w:rsidR="00EB39ED" w:rsidRDefault="00EB39ED" w:rsidP="00B070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2788A"/>
    <w:multiLevelType w:val="hybridMultilevel"/>
    <w:tmpl w:val="ABBCC01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3C6128"/>
    <w:multiLevelType w:val="hybridMultilevel"/>
    <w:tmpl w:val="5F00FC5C"/>
    <w:lvl w:ilvl="0" w:tplc="085E3AD4">
      <w:start w:val="3"/>
      <w:numFmt w:val="upperLetter"/>
      <w:lvlText w:val="%1)"/>
      <w:lvlJc w:val="left"/>
      <w:pPr>
        <w:ind w:left="7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">
    <w:nsid w:val="409C7468"/>
    <w:multiLevelType w:val="hybridMultilevel"/>
    <w:tmpl w:val="5C7A390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C02CB2"/>
    <w:multiLevelType w:val="hybridMultilevel"/>
    <w:tmpl w:val="5284EDB0"/>
    <w:lvl w:ilvl="0" w:tplc="399CA75E">
      <w:start w:val="2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3510C5A"/>
    <w:multiLevelType w:val="hybridMultilevel"/>
    <w:tmpl w:val="CA327AA2"/>
    <w:lvl w:ilvl="0" w:tplc="6A12B5D8">
      <w:start w:val="1"/>
      <w:numFmt w:val="upp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">
    <w:nsid w:val="7A445D13"/>
    <w:multiLevelType w:val="hybridMultilevel"/>
    <w:tmpl w:val="ED8490B2"/>
    <w:lvl w:ilvl="0" w:tplc="404CF3F6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2570"/>
    <w:rsid w:val="00095250"/>
    <w:rsid w:val="000D111C"/>
    <w:rsid w:val="00123F2E"/>
    <w:rsid w:val="00161FE1"/>
    <w:rsid w:val="00171868"/>
    <w:rsid w:val="0024590B"/>
    <w:rsid w:val="002660BB"/>
    <w:rsid w:val="00276C84"/>
    <w:rsid w:val="002F3F7C"/>
    <w:rsid w:val="00300100"/>
    <w:rsid w:val="00342FA5"/>
    <w:rsid w:val="003C0233"/>
    <w:rsid w:val="0041728E"/>
    <w:rsid w:val="004612A0"/>
    <w:rsid w:val="004B67E8"/>
    <w:rsid w:val="00691452"/>
    <w:rsid w:val="006A053B"/>
    <w:rsid w:val="0082694C"/>
    <w:rsid w:val="008326A6"/>
    <w:rsid w:val="00852F63"/>
    <w:rsid w:val="00892570"/>
    <w:rsid w:val="00A24121"/>
    <w:rsid w:val="00A64C3C"/>
    <w:rsid w:val="00B070CE"/>
    <w:rsid w:val="00D17D69"/>
    <w:rsid w:val="00E31528"/>
    <w:rsid w:val="00EB39ED"/>
    <w:rsid w:val="00F11991"/>
    <w:rsid w:val="00F91A37"/>
    <w:rsid w:val="00FA4422"/>
    <w:rsid w:val="00FC1672"/>
    <w:rsid w:val="00FF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Rockwell" w:eastAsia="Times New Roman" w:hAnsi="Rockwell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300100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0100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00100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0010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0010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0010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00100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00100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00100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00100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0100"/>
    <w:rPr>
      <w:rFonts w:cs="Times New Roman"/>
      <w:smallCaps/>
      <w:spacing w:val="5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00100"/>
    <w:rPr>
      <w:rFonts w:cs="Times New Roman"/>
      <w:small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00100"/>
    <w:rPr>
      <w:rFonts w:cs="Times New Roman"/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00100"/>
    <w:rPr>
      <w:rFonts w:cs="Times New Roman"/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00100"/>
    <w:rPr>
      <w:rFonts w:cs="Times New Roman"/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00100"/>
    <w:rPr>
      <w:rFonts w:cs="Times New Roman"/>
      <w:b/>
      <w:bCs/>
      <w:color w:val="595959"/>
      <w:spacing w:val="5"/>
      <w:shd w:val="clear" w:color="auto" w:fill="FFFFFF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00100"/>
    <w:rPr>
      <w:rFonts w:cs="Times New Roman"/>
      <w:b/>
      <w:bCs/>
      <w:i/>
      <w:iCs/>
      <w:color w:val="5A5A5A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00100"/>
    <w:rPr>
      <w:rFonts w:cs="Times New Roman"/>
      <w:b/>
      <w:bCs/>
      <w:color w:val="7F7F7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00100"/>
    <w:rPr>
      <w:rFonts w:cs="Times New Roman"/>
      <w:b/>
      <w:bCs/>
      <w:i/>
      <w:iCs/>
      <w:color w:val="7F7F7F"/>
      <w:sz w:val="18"/>
      <w:szCs w:val="18"/>
    </w:rPr>
  </w:style>
  <w:style w:type="paragraph" w:styleId="ListParagraph">
    <w:name w:val="List Paragraph"/>
    <w:basedOn w:val="Normal"/>
    <w:uiPriority w:val="99"/>
    <w:qFormat/>
    <w:rsid w:val="003001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92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9257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07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070C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07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070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30010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00100"/>
    <w:rPr>
      <w:rFonts w:cs="Times New Roman"/>
      <w:smallCaps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300100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00100"/>
    <w:rPr>
      <w:rFonts w:cs="Times New Roman"/>
      <w:i/>
      <w:iCs/>
      <w:smallCaps/>
      <w:spacing w:val="10"/>
      <w:sz w:val="28"/>
      <w:szCs w:val="28"/>
    </w:rPr>
  </w:style>
  <w:style w:type="character" w:styleId="Strong">
    <w:name w:val="Strong"/>
    <w:basedOn w:val="DefaultParagraphFont"/>
    <w:uiPriority w:val="99"/>
    <w:qFormat/>
    <w:rsid w:val="00300100"/>
    <w:rPr>
      <w:rFonts w:cs="Times New Roman"/>
      <w:b/>
    </w:rPr>
  </w:style>
  <w:style w:type="character" w:styleId="Emphasis">
    <w:name w:val="Emphasis"/>
    <w:basedOn w:val="DefaultParagraphFont"/>
    <w:uiPriority w:val="99"/>
    <w:qFormat/>
    <w:rsid w:val="00300100"/>
    <w:rPr>
      <w:rFonts w:cs="Times New Roman"/>
      <w:b/>
      <w:i/>
      <w:spacing w:val="10"/>
    </w:rPr>
  </w:style>
  <w:style w:type="paragraph" w:styleId="NoSpacing">
    <w:name w:val="No Spacing"/>
    <w:basedOn w:val="Normal"/>
    <w:uiPriority w:val="99"/>
    <w:qFormat/>
    <w:rsid w:val="0030010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99"/>
    <w:qFormat/>
    <w:rsid w:val="00300100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300100"/>
    <w:rPr>
      <w:rFonts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30010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300100"/>
    <w:rPr>
      <w:rFonts w:cs="Times New Roman"/>
      <w:i/>
      <w:iCs/>
    </w:rPr>
  </w:style>
  <w:style w:type="character" w:styleId="SubtleEmphasis">
    <w:name w:val="Subtle Emphasis"/>
    <w:basedOn w:val="DefaultParagraphFont"/>
    <w:uiPriority w:val="99"/>
    <w:qFormat/>
    <w:rsid w:val="00300100"/>
    <w:rPr>
      <w:i/>
    </w:rPr>
  </w:style>
  <w:style w:type="character" w:styleId="IntenseEmphasis">
    <w:name w:val="Intense Emphasis"/>
    <w:basedOn w:val="DefaultParagraphFont"/>
    <w:uiPriority w:val="99"/>
    <w:qFormat/>
    <w:rsid w:val="00300100"/>
    <w:rPr>
      <w:b/>
      <w:i/>
    </w:rPr>
  </w:style>
  <w:style w:type="character" w:styleId="SubtleReference">
    <w:name w:val="Subtle Reference"/>
    <w:basedOn w:val="DefaultParagraphFont"/>
    <w:uiPriority w:val="99"/>
    <w:qFormat/>
    <w:rsid w:val="00300100"/>
    <w:rPr>
      <w:rFonts w:cs="Times New Roman"/>
      <w:smallCaps/>
    </w:rPr>
  </w:style>
  <w:style w:type="character" w:styleId="IntenseReference">
    <w:name w:val="Intense Reference"/>
    <w:basedOn w:val="DefaultParagraphFont"/>
    <w:uiPriority w:val="99"/>
    <w:qFormat/>
    <w:rsid w:val="00300100"/>
    <w:rPr>
      <w:b/>
      <w:smallCaps/>
    </w:rPr>
  </w:style>
  <w:style w:type="character" w:styleId="BookTitle">
    <w:name w:val="Book Title"/>
    <w:basedOn w:val="DefaultParagraphFont"/>
    <w:uiPriority w:val="99"/>
    <w:qFormat/>
    <w:rsid w:val="00300100"/>
    <w:rPr>
      <w:rFonts w:cs="Times New Roman"/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300100"/>
    <w:pPr>
      <w:outlineLvl w:val="9"/>
    </w:pPr>
  </w:style>
  <w:style w:type="character" w:customStyle="1" w:styleId="CharStyle0">
    <w:name w:val="CharStyle0"/>
    <w:uiPriority w:val="99"/>
    <w:rsid w:val="004B67E8"/>
    <w:rPr>
      <w:rFonts w:ascii="Franklin Gothic Medium" w:hAnsi="Franklin Gothic Medium"/>
      <w:b/>
      <w:sz w:val="32"/>
    </w:rPr>
  </w:style>
  <w:style w:type="paragraph" w:customStyle="1" w:styleId="Style6">
    <w:name w:val="Style6"/>
    <w:basedOn w:val="Normal"/>
    <w:uiPriority w:val="99"/>
    <w:rsid w:val="004B67E8"/>
    <w:pPr>
      <w:spacing w:after="0" w:line="240" w:lineRule="auto"/>
    </w:pPr>
    <w:rPr>
      <w:rFonts w:ascii="Arial" w:hAnsi="Arial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jpe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jpe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143</TotalTime>
  <Pages>2</Pages>
  <Words>317</Words>
  <Characters>1809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fatih</cp:lastModifiedBy>
  <cp:revision>4</cp:revision>
  <dcterms:created xsi:type="dcterms:W3CDTF">2015-05-12T05:40:00Z</dcterms:created>
  <dcterms:modified xsi:type="dcterms:W3CDTF">2015-05-26T19:05:00Z</dcterms:modified>
</cp:coreProperties>
</file>